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 xml:space="preserve">Okulun Adı  </w:t>
      </w:r>
      <w:r w:rsidRPr="00F764A1">
        <w:rPr>
          <w:rFonts w:ascii="Comic Sans MS" w:hAnsi="Comic Sans MS"/>
          <w:sz w:val="20"/>
          <w:szCs w:val="20"/>
        </w:rPr>
        <w:tab/>
        <w:t xml:space="preserve">   : </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Yaş Grubu (Ay)   :   48-66</w:t>
      </w:r>
    </w:p>
    <w:p w:rsidR="00CF1B62" w:rsidRDefault="00CF1B62" w:rsidP="00F764A1">
      <w:pPr>
        <w:pStyle w:val="NoSpacing"/>
        <w:rPr>
          <w:rFonts w:ascii="Comic Sans MS" w:hAnsi="Comic Sans MS"/>
          <w:sz w:val="20"/>
          <w:szCs w:val="20"/>
        </w:rPr>
      </w:pPr>
      <w:r w:rsidRPr="00F764A1">
        <w:rPr>
          <w:rFonts w:ascii="Comic Sans MS" w:hAnsi="Comic Sans MS"/>
          <w:sz w:val="20"/>
          <w:szCs w:val="20"/>
        </w:rPr>
        <w:t>Tarih</w:t>
      </w:r>
      <w:r>
        <w:rPr>
          <w:rFonts w:ascii="Comic Sans MS" w:hAnsi="Comic Sans MS"/>
          <w:sz w:val="20"/>
          <w:szCs w:val="20"/>
        </w:rPr>
        <w:t xml:space="preserve">                  :    25.10.2016</w:t>
      </w:r>
      <w:bookmarkStart w:id="0" w:name="_GoBack"/>
      <w:bookmarkEnd w:id="0"/>
    </w:p>
    <w:p w:rsidR="00CF1B62" w:rsidRPr="00F764A1" w:rsidRDefault="00CF1B62" w:rsidP="00F764A1">
      <w:pPr>
        <w:pStyle w:val="NoSpacing"/>
        <w:rPr>
          <w:rFonts w:ascii="Comic Sans MS" w:hAnsi="Comic Sans MS"/>
          <w:sz w:val="20"/>
          <w:szCs w:val="20"/>
        </w:rPr>
      </w:pPr>
      <w:r>
        <w:rPr>
          <w:rFonts w:ascii="Comic Sans MS" w:hAnsi="Comic Sans MS"/>
          <w:sz w:val="20"/>
          <w:szCs w:val="20"/>
        </w:rPr>
        <w:t>Öğretmenin ad   :</w:t>
      </w:r>
    </w:p>
    <w:p w:rsidR="00CF1B62" w:rsidRPr="00F764A1" w:rsidRDefault="00CF1B62" w:rsidP="00F764A1">
      <w:pPr>
        <w:pStyle w:val="NoSpacing"/>
        <w:jc w:val="center"/>
        <w:rPr>
          <w:rFonts w:ascii="Comic Sans MS" w:hAnsi="Comic Sans MS"/>
          <w:sz w:val="20"/>
          <w:szCs w:val="20"/>
        </w:rPr>
      </w:pPr>
      <w:r w:rsidRPr="00F764A1">
        <w:rPr>
          <w:rFonts w:ascii="Comic Sans MS" w:hAnsi="Comic Sans MS"/>
          <w:sz w:val="20"/>
          <w:szCs w:val="20"/>
        </w:rPr>
        <w:t>EĞİTİM AKIŞI</w:t>
      </w:r>
    </w:p>
    <w:p w:rsidR="00CF1B62" w:rsidRPr="00F764A1" w:rsidRDefault="00CF1B62" w:rsidP="00F764A1">
      <w:pPr>
        <w:pStyle w:val="NoSpacing"/>
        <w:jc w:val="both"/>
        <w:rPr>
          <w:rFonts w:ascii="Comic Sans MS" w:hAnsi="Comic Sans MS"/>
          <w:sz w:val="20"/>
          <w:szCs w:val="20"/>
        </w:rPr>
      </w:pPr>
      <w:r w:rsidRPr="00F764A1">
        <w:rPr>
          <w:rFonts w:ascii="Comic Sans MS" w:hAnsi="Comic Sans MS"/>
          <w:sz w:val="20"/>
          <w:szCs w:val="20"/>
        </w:rPr>
        <w:t>Güne Başlama Zamanı</w:t>
      </w:r>
    </w:p>
    <w:p w:rsidR="00CF1B62" w:rsidRPr="00F764A1" w:rsidRDefault="00CF1B62" w:rsidP="00F764A1">
      <w:pPr>
        <w:pStyle w:val="NoSpacing"/>
        <w:jc w:val="both"/>
        <w:rPr>
          <w:rFonts w:ascii="Comic Sans MS" w:hAnsi="Comic Sans MS"/>
          <w:sz w:val="20"/>
          <w:szCs w:val="20"/>
        </w:rPr>
      </w:pPr>
      <w:r w:rsidRPr="00F764A1">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CF1B62" w:rsidRPr="00F764A1" w:rsidRDefault="00CF1B62" w:rsidP="00F764A1">
      <w:pPr>
        <w:pStyle w:val="NoSpacing"/>
        <w:jc w:val="both"/>
        <w:rPr>
          <w:rFonts w:ascii="Comic Sans MS" w:hAnsi="Comic Sans MS"/>
          <w:sz w:val="20"/>
          <w:szCs w:val="20"/>
        </w:rPr>
      </w:pPr>
      <w:r w:rsidRPr="00F764A1">
        <w:rPr>
          <w:rFonts w:ascii="Comic Sans MS" w:hAnsi="Comic Sans MS"/>
          <w:sz w:val="20"/>
          <w:szCs w:val="20"/>
        </w:rPr>
        <w:t>Oyun Zamanı</w:t>
      </w:r>
    </w:p>
    <w:p w:rsidR="00CF1B62" w:rsidRPr="00F764A1" w:rsidRDefault="00CF1B62" w:rsidP="00F764A1">
      <w:pPr>
        <w:pStyle w:val="NoSpacing"/>
        <w:jc w:val="both"/>
        <w:rPr>
          <w:rFonts w:ascii="Comic Sans MS" w:hAnsi="Comic Sans MS"/>
          <w:sz w:val="20"/>
          <w:szCs w:val="20"/>
        </w:rPr>
      </w:pPr>
      <w:r w:rsidRPr="00F764A1">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CF1B62" w:rsidRPr="00F764A1" w:rsidRDefault="00CF1B62" w:rsidP="00F764A1">
      <w:pPr>
        <w:pStyle w:val="NoSpacing"/>
        <w:rPr>
          <w:rFonts w:ascii="Comic Sans MS" w:hAnsi="Comic Sans MS"/>
          <w:b/>
          <w:sz w:val="20"/>
          <w:szCs w:val="20"/>
        </w:rPr>
      </w:pPr>
      <w:r w:rsidRPr="00F764A1">
        <w:rPr>
          <w:rFonts w:ascii="Comic Sans MS" w:hAnsi="Comic Sans MS"/>
          <w:b/>
          <w:sz w:val="20"/>
          <w:szCs w:val="20"/>
        </w:rPr>
        <w:t>Kahvaltı – Temizlik</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Etkinlik Zamanı</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"3 RAKAMINI ÖĞRENİYORUZ " isimli bütünleştirilmiş okuma yazmaya hazırlık çalışmaları ve Fen etkinliği yapılır</w:t>
      </w:r>
    </w:p>
    <w:p w:rsidR="00CF1B62" w:rsidRPr="00F764A1" w:rsidRDefault="00CF1B62" w:rsidP="00F764A1">
      <w:pPr>
        <w:pStyle w:val="NoSpacing"/>
        <w:rPr>
          <w:rFonts w:ascii="Comic Sans MS" w:hAnsi="Comic Sans MS"/>
          <w:b/>
          <w:sz w:val="20"/>
          <w:szCs w:val="20"/>
        </w:rPr>
      </w:pPr>
      <w:r w:rsidRPr="00F764A1">
        <w:rPr>
          <w:rFonts w:ascii="Comic Sans MS" w:hAnsi="Comic Sans MS"/>
          <w:b/>
          <w:sz w:val="20"/>
          <w:szCs w:val="20"/>
        </w:rPr>
        <w:t>Öğle Yemeği, Temizlik</w:t>
      </w:r>
    </w:p>
    <w:p w:rsidR="00CF1B62" w:rsidRPr="00F764A1" w:rsidRDefault="00CF1B62" w:rsidP="00F764A1">
      <w:pPr>
        <w:pStyle w:val="NoSpacing"/>
        <w:rPr>
          <w:rFonts w:ascii="Comic Sans MS" w:hAnsi="Comic Sans MS"/>
          <w:b/>
          <w:sz w:val="20"/>
          <w:szCs w:val="20"/>
        </w:rPr>
      </w:pPr>
      <w:r w:rsidRPr="00F764A1">
        <w:rPr>
          <w:rFonts w:ascii="Comic Sans MS" w:hAnsi="Comic Sans MS"/>
          <w:b/>
          <w:sz w:val="20"/>
          <w:szCs w:val="20"/>
        </w:rPr>
        <w:t xml:space="preserve">Dinlenme            </w:t>
      </w:r>
    </w:p>
    <w:p w:rsidR="00CF1B62" w:rsidRPr="00F764A1" w:rsidRDefault="00CF1B62" w:rsidP="00F764A1">
      <w:pPr>
        <w:pStyle w:val="NoSpacing"/>
        <w:rPr>
          <w:rFonts w:ascii="Comic Sans MS" w:hAnsi="Comic Sans MS"/>
          <w:b/>
          <w:sz w:val="20"/>
          <w:szCs w:val="20"/>
        </w:rPr>
      </w:pPr>
      <w:r w:rsidRPr="00F764A1">
        <w:rPr>
          <w:rFonts w:ascii="Comic Sans MS" w:hAnsi="Comic Sans MS"/>
          <w:b/>
          <w:sz w:val="20"/>
          <w:szCs w:val="20"/>
        </w:rPr>
        <w:t>Kahvaltı, Temizlik</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Etkinlik Zamanı</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"3 R</w:t>
      </w:r>
      <w:r>
        <w:rPr>
          <w:rFonts w:ascii="Comic Sans MS" w:hAnsi="Comic Sans MS"/>
          <w:sz w:val="20"/>
          <w:szCs w:val="20"/>
        </w:rPr>
        <w:t xml:space="preserve">AKAMINI SAKLADIK ’’ isimli matematik </w:t>
      </w:r>
      <w:r w:rsidRPr="00F764A1">
        <w:rPr>
          <w:rFonts w:ascii="Comic Sans MS" w:hAnsi="Comic Sans MS"/>
          <w:sz w:val="20"/>
          <w:szCs w:val="20"/>
        </w:rPr>
        <w:t xml:space="preserve"> etkinliği</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Oyun Zamanı</w:t>
      </w:r>
      <w:r>
        <w:rPr>
          <w:rFonts w:ascii="Comic Sans MS" w:hAnsi="Comic Sans MS"/>
          <w:sz w:val="20"/>
          <w:szCs w:val="20"/>
        </w:rPr>
        <w:t xml:space="preserve">: </w:t>
      </w:r>
      <w:r w:rsidRPr="00F764A1">
        <w:rPr>
          <w:rFonts w:ascii="Comic Sans MS" w:hAnsi="Comic Sans MS"/>
          <w:sz w:val="20"/>
          <w:szCs w:val="20"/>
        </w:rPr>
        <w:t>Öğrenme merkezlerinde oyun.</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 xml:space="preserve"> Günü Değerlendirme Zamanı</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 xml:space="preserve"> Eve gidiş</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Hazırlıklar tamamlanır ve çocuklarla vedalaşılıp ayrılır.</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Genel Değerlendirme</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w:t>
      </w:r>
    </w:p>
    <w:p w:rsidR="00CF1B62" w:rsidRPr="00F764A1" w:rsidRDefault="00CF1B62" w:rsidP="00F764A1">
      <w:pPr>
        <w:pStyle w:val="NoSpacing"/>
        <w:rPr>
          <w:rFonts w:ascii="Comic Sans MS" w:hAnsi="Comic Sans MS"/>
          <w:sz w:val="20"/>
          <w:szCs w:val="20"/>
        </w:rPr>
      </w:pPr>
    </w:p>
    <w:p w:rsidR="00CF1B62" w:rsidRPr="00F60563" w:rsidRDefault="00CF1B62" w:rsidP="00F60563">
      <w:pPr>
        <w:pStyle w:val="NoSpacing"/>
        <w:jc w:val="center"/>
        <w:rPr>
          <w:rFonts w:ascii="Comic Sans MS" w:hAnsi="Comic Sans MS"/>
          <w:b/>
          <w:sz w:val="20"/>
          <w:szCs w:val="20"/>
        </w:rPr>
      </w:pPr>
      <w:r w:rsidRPr="00F60563">
        <w:rPr>
          <w:rFonts w:ascii="Comic Sans MS" w:hAnsi="Comic Sans MS"/>
          <w:b/>
          <w:sz w:val="20"/>
          <w:szCs w:val="20"/>
        </w:rPr>
        <w:t>ETKİNLİK PLANI</w:t>
      </w:r>
    </w:p>
    <w:p w:rsidR="00CF1B62" w:rsidRPr="00F60563" w:rsidRDefault="00CF1B62" w:rsidP="00F60563">
      <w:pPr>
        <w:pStyle w:val="NoSpacing"/>
        <w:jc w:val="center"/>
        <w:rPr>
          <w:rFonts w:ascii="Comic Sans MS" w:hAnsi="Comic Sans MS"/>
          <w:b/>
          <w:sz w:val="20"/>
          <w:szCs w:val="20"/>
        </w:rPr>
      </w:pPr>
      <w:r w:rsidRPr="00F60563">
        <w:rPr>
          <w:rFonts w:ascii="Comic Sans MS" w:hAnsi="Comic Sans MS"/>
          <w:b/>
          <w:sz w:val="20"/>
          <w:szCs w:val="20"/>
        </w:rPr>
        <w:t>3 RAKAMINI ÖĞRENİYORUZ</w:t>
      </w:r>
    </w:p>
    <w:p w:rsidR="00CF1B62" w:rsidRPr="00F60563" w:rsidRDefault="00CF1B62" w:rsidP="00F60563">
      <w:pPr>
        <w:pStyle w:val="NoSpacing"/>
        <w:rPr>
          <w:rFonts w:ascii="Comic Sans MS" w:hAnsi="Comic Sans MS"/>
          <w:sz w:val="20"/>
          <w:szCs w:val="20"/>
        </w:rPr>
      </w:pPr>
      <w:r w:rsidRPr="00F60563">
        <w:rPr>
          <w:rFonts w:ascii="Comic Sans MS" w:hAnsi="Comic Sans MS"/>
          <w:sz w:val="20"/>
          <w:szCs w:val="20"/>
        </w:rPr>
        <w:t xml:space="preserve"> Etkinlik Türü    : Okuma Yazmaya Hazırlık-Fen ( Bireysel – Bütünleştirilmiş Etkinlik)</w:t>
      </w:r>
    </w:p>
    <w:p w:rsidR="00CF1B62" w:rsidRPr="00F60563" w:rsidRDefault="00CF1B62" w:rsidP="00F60563">
      <w:pPr>
        <w:pStyle w:val="NoSpacing"/>
        <w:rPr>
          <w:rFonts w:ascii="Comic Sans MS" w:hAnsi="Comic Sans MS"/>
          <w:sz w:val="20"/>
          <w:szCs w:val="20"/>
        </w:rPr>
      </w:pPr>
      <w:r w:rsidRPr="00F60563">
        <w:rPr>
          <w:rFonts w:ascii="Comic Sans MS" w:hAnsi="Comic Sans MS"/>
          <w:sz w:val="20"/>
          <w:szCs w:val="20"/>
        </w:rPr>
        <w:t xml:space="preserve">Yaş Grubu       </w:t>
      </w:r>
      <w:r>
        <w:rPr>
          <w:rFonts w:ascii="Comic Sans MS" w:hAnsi="Comic Sans MS"/>
          <w:sz w:val="20"/>
          <w:szCs w:val="20"/>
        </w:rPr>
        <w:t xml:space="preserve"> </w:t>
      </w:r>
      <w:r w:rsidRPr="00F60563">
        <w:rPr>
          <w:rFonts w:ascii="Comic Sans MS" w:hAnsi="Comic Sans MS"/>
          <w:sz w:val="20"/>
          <w:szCs w:val="20"/>
        </w:rPr>
        <w:t xml:space="preserve"> :</w:t>
      </w:r>
      <w:r>
        <w:rPr>
          <w:rFonts w:ascii="Comic Sans MS" w:hAnsi="Comic Sans MS"/>
          <w:sz w:val="20"/>
          <w:szCs w:val="20"/>
        </w:rPr>
        <w:t xml:space="preserve"> </w:t>
      </w:r>
      <w:r w:rsidRPr="00F60563">
        <w:rPr>
          <w:rFonts w:ascii="Comic Sans MS" w:hAnsi="Comic Sans MS"/>
          <w:sz w:val="20"/>
          <w:szCs w:val="20"/>
        </w:rPr>
        <w:t xml:space="preserve"> 48-66 Ay</w:t>
      </w:r>
    </w:p>
    <w:p w:rsidR="00CF1B62" w:rsidRPr="00F60563" w:rsidRDefault="00CF1B62" w:rsidP="00F60563">
      <w:pPr>
        <w:pStyle w:val="NoSpacing"/>
        <w:rPr>
          <w:rFonts w:ascii="Comic Sans MS" w:hAnsi="Comic Sans MS"/>
          <w:sz w:val="20"/>
          <w:szCs w:val="20"/>
        </w:rPr>
      </w:pP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KAZANIM VE GÖSTERGELER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Kazanım 4: Nesneleri sayar.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Göstergeleri:İleriye/geriye doğru birer birer ritmik sayar.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Belirtilen sayı kadar nesneyi gösterir.Saydığı nesnelerin kaç tane olduğunu söyler. Sıra bildiren sayıyı söyler.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Kazanım 7: Nesne ya da varlıkları özelliklerine göre gruplar.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Göstergeleri:Nesne/varlıkları kokusuna göre gruplar.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 xml:space="preserve">Kazanım 4: Küçük kas kullanımı gerektiren hareketleri yapar. </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Göstergeleri:Nesneleri toplar. Nesneleri kaptan kaba boşaltır.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Değişik malzemeler kullanarak resim yapar.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1B62" w:rsidRPr="00F60563" w:rsidRDefault="00CF1B62" w:rsidP="00F60563">
      <w:pPr>
        <w:pStyle w:val="NoSpacing"/>
        <w:rPr>
          <w:rFonts w:ascii="Comic Sans MS" w:hAnsi="Comic Sans MS"/>
          <w:sz w:val="20"/>
          <w:szCs w:val="20"/>
        </w:rPr>
      </w:pPr>
    </w:p>
    <w:p w:rsidR="00CF1B62" w:rsidRPr="00F60563" w:rsidRDefault="00CF1B62" w:rsidP="00F60563">
      <w:pPr>
        <w:pStyle w:val="NoSpacing"/>
        <w:rPr>
          <w:rFonts w:ascii="Comic Sans MS" w:hAnsi="Comic Sans MS"/>
          <w:sz w:val="20"/>
          <w:szCs w:val="20"/>
        </w:rPr>
      </w:pPr>
    </w:p>
    <w:p w:rsidR="00CF1B62" w:rsidRPr="00F60563" w:rsidRDefault="00CF1B62" w:rsidP="00F60563">
      <w:pPr>
        <w:pStyle w:val="NoSpacing"/>
        <w:rPr>
          <w:rFonts w:ascii="Comic Sans MS" w:hAnsi="Comic Sans MS"/>
          <w:sz w:val="20"/>
          <w:szCs w:val="20"/>
        </w:rPr>
      </w:pP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0563">
        <w:rPr>
          <w:rFonts w:ascii="Comic Sans MS" w:hAnsi="Comic Sans MS"/>
          <w:b/>
          <w:sz w:val="20"/>
          <w:szCs w:val="20"/>
        </w:rPr>
        <w:t>ÖĞRENME SÜRECİ</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0563">
        <w:rPr>
          <w:rFonts w:ascii="Comic Sans MS" w:hAnsi="Comic Sans MS"/>
          <w:b/>
          <w:sz w:val="20"/>
          <w:szCs w:val="20"/>
        </w:rPr>
        <w:t>3 RAKAMINI ÖĞRENIYORUZ</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"Boncuk Toplama" oyunu için  çocuklara birer bardak verilir. Yere büyükçe bir daire çizilerek, içine  büyük boy   boncuklar dökülür. 3 Parmak   gösterilerek; ‘’ başla komutu ile sadece 3 tane boncuğu bardağınıza koyup masalarınıza geçin ‘’ denir. Çocuklar hazır olunca komut verilir ve her çocuğun 3’er tane boncuk almasına rehberlik edilir. Oyunun sonunda her çocuk kendi boncuğunu sayar öğretmenine söyler, fazla ya da eksik boncuk toplayana gerekli uyarı yapılır.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Bunun üzerine tahtaya 3 rakamı yazılır, nasıl yazıldığı neye dikkat etmeleri gerektiği açıklanır. 3 rakamını yazma  çalışma sayfaları dağıtılır öğretmen rehberliğinde yapılır. Kalemi doğru tutmalarına dikkat edilir. Rakamın yazılış yönü sık sık hatırlatılarak çocukların doğru öğrenmelerine çalışılır.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Bir sepet lego oyuncakları yere boşaltıl</w:t>
      </w:r>
      <w:r>
        <w:rPr>
          <w:rFonts w:ascii="Comic Sans MS" w:hAnsi="Comic Sans MS"/>
          <w:sz w:val="20"/>
          <w:szCs w:val="20"/>
        </w:rPr>
        <w:t>ır. Bir masanın üzerine ise 1-2-</w:t>
      </w:r>
      <w:r w:rsidRPr="00F60563">
        <w:rPr>
          <w:rFonts w:ascii="Comic Sans MS" w:hAnsi="Comic Sans MS"/>
          <w:sz w:val="20"/>
          <w:szCs w:val="20"/>
        </w:rPr>
        <w:t>3 rakamlarının yazıldığı kartonlar bırakılır. Her çocuktan sırasıyla 1’e bir lego, 2’ye iki lego ve 3’e üç tane lego oyuncağından koyması istenir. Oyuna gönülü çocuklardan başlanır. Tüm çocukların katılmasına özen gösterilir.</w:t>
      </w:r>
    </w:p>
    <w:p w:rsidR="00CF1B62"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Oyunun ardından eşleştirme ile ilgili çalışma sayfaları yapılır.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 </w:t>
      </w:r>
      <w:r w:rsidRPr="00F60563">
        <w:rPr>
          <w:rFonts w:ascii="Comic Sans MS" w:hAnsi="Comic Sans MS"/>
          <w:b/>
          <w:sz w:val="20"/>
          <w:szCs w:val="20"/>
        </w:rPr>
        <w:t>Koku alma deneyi</w:t>
      </w:r>
      <w:r w:rsidRPr="00F60563">
        <w:rPr>
          <w:rFonts w:ascii="Comic Sans MS" w:hAnsi="Comic Sans MS"/>
          <w:sz w:val="20"/>
          <w:szCs w:val="20"/>
        </w:rPr>
        <w:t xml:space="preserve"> ‘’ için hazırlıklar yapılır.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Deneyin amacı: Kokuları koklayarak tanıma ve tanımlayabilmelerini sağlamak,iyi ve kötü kokuları ayırt etmelerini sağlama.</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Deneyde kullanılan araç gereçler: Kolonya,soğan</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Deneyin yapılışı: İlk önce kolonya koklatılır ardından soğan ;ama bu işlemler yapılırken gözler bağlanır.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Deneyin sonucu: Koklatılanların adı ve iyi mi kötü mü kokular olduğu sorulur.</w:t>
      </w:r>
    </w:p>
    <w:p w:rsidR="00CF1B62" w:rsidRDefault="00CF1B62"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F1B62" w:rsidRDefault="00CF1B62" w:rsidP="00F60563">
      <w:pPr>
        <w:pStyle w:val="NoSpacing"/>
        <w:rPr>
          <w:rFonts w:ascii="Comic Sans MS" w:hAnsi="Comic Sans MS"/>
          <w:sz w:val="20"/>
          <w:szCs w:val="20"/>
        </w:rPr>
      </w:pP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AILE KATILIMI</w:t>
      </w:r>
    </w:p>
    <w:p w:rsidR="00CF1B62"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Evde de 3 rakamını pekiştirici çalışmalar yapmaları önerilir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MATERYALLER</w:t>
      </w:r>
    </w:p>
    <w:p w:rsidR="00CF1B62"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Boncuklar,bardaklar,çalışma sayfaları,kalemler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SÖZCÜKLER</w:t>
      </w: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KAVRAMLAR</w:t>
      </w:r>
    </w:p>
    <w:p w:rsidR="00CF1B62"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3 rakamı</w:t>
      </w:r>
    </w:p>
    <w:p w:rsidR="00CF1B62" w:rsidRDefault="00CF1B62" w:rsidP="00F60563">
      <w:pPr>
        <w:pStyle w:val="NoSpacing"/>
        <w:rPr>
          <w:rFonts w:ascii="Comic Sans MS" w:hAnsi="Comic Sans MS"/>
          <w:sz w:val="20"/>
          <w:szCs w:val="20"/>
        </w:rPr>
      </w:pPr>
    </w:p>
    <w:p w:rsidR="00CF1B62" w:rsidRDefault="00CF1B62" w:rsidP="00F60563">
      <w:pPr>
        <w:pStyle w:val="NoSpacing"/>
        <w:rPr>
          <w:rFonts w:ascii="Comic Sans MS" w:hAnsi="Comic Sans MS"/>
          <w:sz w:val="20"/>
          <w:szCs w:val="20"/>
        </w:rPr>
      </w:pPr>
    </w:p>
    <w:p w:rsidR="00CF1B62" w:rsidRPr="00F60563"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UYARLAMA</w:t>
      </w:r>
    </w:p>
    <w:p w:rsidR="00CF1B62"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Sınıfta engeli olan öğrenciler varsa, engelleri göz önünde bulundurularak etkinlikler düzenlenmeli</w:t>
      </w:r>
    </w:p>
    <w:p w:rsidR="00CF1B62" w:rsidRDefault="00CF1B62"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dir</w:t>
      </w:r>
    </w:p>
    <w:p w:rsidR="00CF1B62" w:rsidRDefault="00CF1B62" w:rsidP="00F60563"/>
    <w:p w:rsidR="00CF1B62" w:rsidRPr="00F764A1" w:rsidRDefault="00CF1B62" w:rsidP="006A774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764A1">
        <w:rPr>
          <w:rFonts w:ascii="Comic Sans MS" w:hAnsi="Comic Sans MS"/>
          <w:b/>
          <w:sz w:val="20"/>
          <w:szCs w:val="20"/>
        </w:rPr>
        <w:t>DEĞERLENDİRME</w:t>
      </w:r>
    </w:p>
    <w:p w:rsidR="00CF1B62" w:rsidRPr="006A774A" w:rsidRDefault="00CF1B62" w:rsidP="006A774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A774A">
        <w:rPr>
          <w:rFonts w:ascii="Comic Sans MS" w:hAnsi="Comic Sans MS"/>
          <w:sz w:val="20"/>
          <w:szCs w:val="20"/>
        </w:rPr>
        <w:t>Sizce hangi oku güzel?</w:t>
      </w:r>
    </w:p>
    <w:p w:rsidR="00CF1B62" w:rsidRPr="006A774A" w:rsidRDefault="00CF1B62" w:rsidP="006A77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A774A">
        <w:rPr>
          <w:rFonts w:ascii="Comic Sans MS" w:hAnsi="Comic Sans MS"/>
          <w:sz w:val="20"/>
          <w:szCs w:val="20"/>
        </w:rPr>
        <w:t>Koku alma organımız hangisi?</w:t>
      </w:r>
    </w:p>
    <w:p w:rsidR="00CF1B62" w:rsidRPr="006A774A" w:rsidRDefault="00CF1B62" w:rsidP="006A77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A774A">
        <w:rPr>
          <w:rFonts w:ascii="Comic Sans MS" w:hAnsi="Comic Sans MS"/>
          <w:sz w:val="20"/>
          <w:szCs w:val="20"/>
        </w:rPr>
        <w:t>Oyunumuzda kaçar tane boncuk topladık?</w:t>
      </w:r>
    </w:p>
    <w:p w:rsidR="00CF1B62" w:rsidRDefault="00CF1B62" w:rsidP="006A77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A774A">
        <w:rPr>
          <w:rFonts w:ascii="Comic Sans MS" w:hAnsi="Comic Sans MS"/>
          <w:sz w:val="20"/>
          <w:szCs w:val="20"/>
        </w:rPr>
        <w:t>Eğitim Seti 2.sayı/12.13.14. sayfa yönergeye uygun yapılır</w:t>
      </w:r>
    </w:p>
    <w:p w:rsidR="00CF1B62" w:rsidRDefault="00CF1B62" w:rsidP="00F764A1"/>
    <w:p w:rsidR="00CF1B62" w:rsidRDefault="00CF1B62" w:rsidP="00F764A1"/>
    <w:p w:rsidR="00CF1B62" w:rsidRDefault="00CF1B62" w:rsidP="00F764A1"/>
    <w:p w:rsidR="00CF1B62" w:rsidRPr="00F764A1" w:rsidRDefault="00CF1B62" w:rsidP="00F764A1">
      <w:pPr>
        <w:pStyle w:val="NoSpacing"/>
        <w:jc w:val="center"/>
        <w:rPr>
          <w:rFonts w:ascii="Comic Sans MS" w:hAnsi="Comic Sans MS"/>
          <w:b/>
          <w:sz w:val="20"/>
          <w:szCs w:val="20"/>
        </w:rPr>
      </w:pPr>
      <w:r w:rsidRPr="00F764A1">
        <w:rPr>
          <w:rFonts w:ascii="Comic Sans MS" w:hAnsi="Comic Sans MS"/>
          <w:b/>
          <w:sz w:val="20"/>
          <w:szCs w:val="20"/>
        </w:rPr>
        <w:t>ETKİNLİK PLANI (2)</w:t>
      </w:r>
    </w:p>
    <w:p w:rsidR="00CF1B62" w:rsidRPr="00F764A1" w:rsidRDefault="00CF1B62" w:rsidP="00F764A1">
      <w:pPr>
        <w:pStyle w:val="NoSpacing"/>
        <w:jc w:val="center"/>
        <w:rPr>
          <w:rFonts w:ascii="Comic Sans MS" w:hAnsi="Comic Sans MS"/>
          <w:b/>
          <w:sz w:val="20"/>
          <w:szCs w:val="20"/>
        </w:rPr>
      </w:pPr>
      <w:r w:rsidRPr="00F764A1">
        <w:rPr>
          <w:rFonts w:ascii="Comic Sans MS" w:hAnsi="Comic Sans MS"/>
          <w:b/>
          <w:sz w:val="20"/>
          <w:szCs w:val="20"/>
        </w:rPr>
        <w:t>3 RAKAMINI SAKLADIK</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Etkinlik Çeşidi</w:t>
      </w:r>
      <w:r w:rsidRPr="00F764A1">
        <w:rPr>
          <w:rFonts w:ascii="Comic Sans MS" w:hAnsi="Comic Sans MS"/>
          <w:sz w:val="20"/>
          <w:szCs w:val="20"/>
        </w:rPr>
        <w:tab/>
        <w:t>: Matematik etkinliği–Oyun etkinliği-Müzik etkinliği (Bütünleştirilmiş bireysel etkinlik)</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Yaş grubu(Ay)</w:t>
      </w:r>
      <w:r w:rsidRPr="00F764A1">
        <w:rPr>
          <w:rFonts w:ascii="Comic Sans MS" w:hAnsi="Comic Sans MS"/>
          <w:sz w:val="20"/>
          <w:szCs w:val="20"/>
        </w:rPr>
        <w:tab/>
        <w:t>: 48-66</w:t>
      </w:r>
    </w:p>
    <w:p w:rsidR="00CF1B62" w:rsidRPr="00F764A1" w:rsidRDefault="00CF1B62" w:rsidP="00F764A1">
      <w:pPr>
        <w:pStyle w:val="NoSpacing"/>
        <w:rPr>
          <w:rFonts w:ascii="Comic Sans MS" w:hAnsi="Comic Sans MS"/>
          <w:sz w:val="20"/>
          <w:szCs w:val="20"/>
        </w:rPr>
      </w:pPr>
      <w:r w:rsidRPr="00F764A1">
        <w:rPr>
          <w:rFonts w:ascii="Comic Sans MS" w:hAnsi="Comic Sans MS"/>
          <w:sz w:val="20"/>
          <w:szCs w:val="20"/>
        </w:rPr>
        <w:t xml:space="preserve">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764A1">
        <w:rPr>
          <w:rFonts w:ascii="Comic Sans MS" w:hAnsi="Comic Sans MS"/>
          <w:b/>
          <w:sz w:val="20"/>
          <w:szCs w:val="20"/>
        </w:rPr>
        <w:t>KAZANIM VE GÖSTERGELERİ</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Kazanım 1.  Nesne/durum/olaya dikkatini verir.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Göstergeleri: Dikkat edilmesi gereken nesne/durum/olaya odaklanır.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Dikkatini çeken nesne/durum/olaya yönelik sorular sorar.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Kazanım 3.  Algıladıklarını hatırlar.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Göstergeleri: Nesne/durum/olayı bir süre sonra yeniden söyler.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Hatırladıklarını yeni durumlarda kullanır.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Kazanım 13. Günlük yaşamda kullanılan sembolleri tanır.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Göstergeleri:Gösterilen sembolün anlamını söyler. </w:t>
      </w:r>
    </w:p>
    <w:p w:rsidR="00CF1B62" w:rsidRPr="00F764A1" w:rsidRDefault="00CF1B62" w:rsidP="00F764A1">
      <w:pPr>
        <w:pStyle w:val="NoSpacing"/>
        <w:rPr>
          <w:rFonts w:ascii="Comic Sans MS" w:hAnsi="Comic Sans MS"/>
          <w:sz w:val="20"/>
          <w:szCs w:val="20"/>
        </w:rPr>
      </w:pP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764A1">
        <w:rPr>
          <w:rFonts w:ascii="Comic Sans MS" w:hAnsi="Comic Sans MS"/>
          <w:b/>
          <w:sz w:val="20"/>
          <w:szCs w:val="20"/>
        </w:rPr>
        <w:t>ÖĞRENME SÜRECİ</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ab/>
        <w:t xml:space="preserve">Öğretmen sınıfa elinde bir kutu ile gelir. Kutunun üzerinde  sayılar karışık olarak büyük boyutta yazılmıştır.  Çocuklardan  kutunun içinde ne olduğunu tahmin etmelerini istenir. Sonra kutunun içinden ÜÇ (3) rakamının yazılı olduğu kartı çıkarır. Çocuklara elindeki sayının kaç olduğu sorulur. Çocukların tahmininden sonra sayının 3 olduğu açıklanır.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1B62"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"Şimdi sizinle bir oyun oynayacağız. Elimde gördüğünüz sayı kartını sınıfımızda uygun bir yere saklayacağız. Sınıftan saymaca ile bir arkadaşınız dışarı çıkacak. Biz sayıyı sakladıktan sonra içeri gelecek. Sayının nerede saklı olduğunu bulmaya çalışacak. "  Ebe olan çocuk sayıya yaklaştığında tüm çocuklar hızlı, hızlı alkışlayacaklar, uzaklaştığında ise yavaş alkışlayacaklar. Oyun çocukların ilgilerine göre uzatılabilir.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1B62" w:rsidRPr="00F764A1" w:rsidRDefault="00CF1B62" w:rsidP="00F764A1">
      <w:pPr>
        <w:pStyle w:val="NoSpacing"/>
        <w:rPr>
          <w:rFonts w:ascii="Comic Sans MS" w:hAnsi="Comic Sans MS"/>
          <w:sz w:val="20"/>
          <w:szCs w:val="20"/>
        </w:rPr>
      </w:pP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MATERYALLER</w:t>
      </w:r>
      <w:r>
        <w:rPr>
          <w:rFonts w:ascii="Comic Sans MS" w:hAnsi="Comic Sans MS"/>
          <w:sz w:val="20"/>
          <w:szCs w:val="20"/>
        </w:rPr>
        <w:t xml:space="preserve">   :   </w:t>
      </w:r>
      <w:r w:rsidRPr="00F764A1">
        <w:rPr>
          <w:rFonts w:ascii="Comic Sans MS" w:hAnsi="Comic Sans MS"/>
          <w:sz w:val="20"/>
          <w:szCs w:val="20"/>
        </w:rPr>
        <w:t>Büyük boy karton kutu, sayı kartı</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SÖZCÜKLER</w:t>
      </w:r>
      <w:r>
        <w:rPr>
          <w:rFonts w:ascii="Comic Sans MS" w:hAnsi="Comic Sans MS"/>
          <w:sz w:val="20"/>
          <w:szCs w:val="20"/>
        </w:rPr>
        <w:t xml:space="preserve">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KAVRAMLAR</w:t>
      </w:r>
      <w:r>
        <w:rPr>
          <w:rFonts w:ascii="Comic Sans MS" w:hAnsi="Comic Sans MS"/>
          <w:sz w:val="20"/>
          <w:szCs w:val="20"/>
        </w:rPr>
        <w:t xml:space="preserve">       :    </w:t>
      </w:r>
      <w:r w:rsidRPr="00F764A1">
        <w:rPr>
          <w:rFonts w:ascii="Comic Sans MS" w:hAnsi="Comic Sans MS"/>
          <w:sz w:val="20"/>
          <w:szCs w:val="20"/>
        </w:rPr>
        <w:t xml:space="preserve">Sayı/sayma (3 sayısı)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AİLE KATILIMI</w:t>
      </w:r>
      <w:r>
        <w:rPr>
          <w:rFonts w:ascii="Comic Sans MS" w:hAnsi="Comic Sans MS"/>
          <w:sz w:val="20"/>
          <w:szCs w:val="20"/>
        </w:rPr>
        <w:t xml:space="preserve">    :   </w:t>
      </w:r>
      <w:r w:rsidRPr="00F764A1">
        <w:rPr>
          <w:rFonts w:ascii="Comic Sans MS" w:hAnsi="Comic Sans MS"/>
          <w:sz w:val="20"/>
          <w:szCs w:val="20"/>
        </w:rPr>
        <w:t>Evde de sayılarla ilgili çalışmalar yapmaları önerilir</w:t>
      </w:r>
    </w:p>
    <w:p w:rsidR="00CF1B62" w:rsidRPr="00F764A1" w:rsidRDefault="00CF1B62" w:rsidP="00F764A1">
      <w:pPr>
        <w:pStyle w:val="NoSpacing"/>
        <w:rPr>
          <w:rFonts w:ascii="Comic Sans MS" w:hAnsi="Comic Sans MS"/>
          <w:sz w:val="20"/>
          <w:szCs w:val="20"/>
        </w:rPr>
      </w:pP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764A1">
        <w:rPr>
          <w:rFonts w:ascii="Comic Sans MS" w:hAnsi="Comic Sans MS"/>
          <w:b/>
          <w:sz w:val="20"/>
          <w:szCs w:val="20"/>
        </w:rPr>
        <w:t>DEĞERLENDIRME</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Oyunumuzu beğendiniz mi?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Kutunun içinden hangi rakam çıktı?  </w:t>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64A1">
        <w:rPr>
          <w:rFonts w:ascii="Comic Sans MS" w:hAnsi="Comic Sans MS"/>
          <w:sz w:val="20"/>
          <w:szCs w:val="20"/>
        </w:rPr>
        <w:t xml:space="preserve">Daha önce 3 sayısını biliyor muydunuz ?  </w:t>
      </w:r>
    </w:p>
    <w:p w:rsidR="00CF1B62" w:rsidRDefault="00CF1B62" w:rsidP="00F764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1B62" w:rsidRDefault="00CF1B62" w:rsidP="00F764A1">
      <w:pPr>
        <w:pStyle w:val="NoSpacing"/>
        <w:pBdr>
          <w:top w:val="single" w:sz="4" w:space="1" w:color="auto"/>
          <w:left w:val="single" w:sz="4" w:space="4" w:color="auto"/>
          <w:bottom w:val="single" w:sz="4" w:space="1" w:color="auto"/>
          <w:right w:val="single" w:sz="4" w:space="4" w:color="auto"/>
        </w:pBdr>
      </w:pPr>
      <w:r w:rsidRPr="00F764A1">
        <w:rPr>
          <w:rFonts w:ascii="Comic Sans MS" w:hAnsi="Comic Sans MS"/>
          <w:b/>
          <w:sz w:val="20"/>
          <w:szCs w:val="20"/>
        </w:rPr>
        <w:t>UYARLAMA</w:t>
      </w:r>
      <w:r>
        <w:rPr>
          <w:rFonts w:ascii="Comic Sans MS" w:hAnsi="Comic Sans MS"/>
          <w:sz w:val="20"/>
          <w:szCs w:val="20"/>
        </w:rPr>
        <w:t xml:space="preserve">:  </w:t>
      </w:r>
      <w:r w:rsidRPr="00F764A1">
        <w:rPr>
          <w:rFonts w:ascii="Comic Sans MS" w:hAnsi="Comic Sans MS"/>
          <w:sz w:val="20"/>
          <w:szCs w:val="20"/>
        </w:rPr>
        <w:t>Sınıfta engeli olan öğrenciler varsa, engelleri göz önünde bulundurularak etkinlikler düzenlenmelidir</w:t>
      </w:r>
      <w:r>
        <w:tab/>
      </w:r>
    </w:p>
    <w:p w:rsidR="00CF1B62" w:rsidRPr="00F764A1" w:rsidRDefault="00CF1B62" w:rsidP="00F764A1">
      <w:pPr>
        <w:pStyle w:val="NoSpacing"/>
        <w:pBdr>
          <w:top w:val="single" w:sz="4" w:space="1" w:color="auto"/>
          <w:left w:val="single" w:sz="4" w:space="4" w:color="auto"/>
          <w:bottom w:val="single" w:sz="4" w:space="1" w:color="auto"/>
          <w:right w:val="single" w:sz="4" w:space="4" w:color="auto"/>
        </w:pBdr>
      </w:pPr>
    </w:p>
    <w:sectPr w:rsidR="00CF1B62" w:rsidRPr="00F764A1" w:rsidSect="001645F2">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B3D77"/>
    <w:rsid w:val="000B4633"/>
    <w:rsid w:val="00107BEC"/>
    <w:rsid w:val="0011433E"/>
    <w:rsid w:val="00123FB1"/>
    <w:rsid w:val="00134AAB"/>
    <w:rsid w:val="00136AF7"/>
    <w:rsid w:val="001630F6"/>
    <w:rsid w:val="001645F2"/>
    <w:rsid w:val="001A385B"/>
    <w:rsid w:val="001C6597"/>
    <w:rsid w:val="002008E5"/>
    <w:rsid w:val="00212FA1"/>
    <w:rsid w:val="002256D9"/>
    <w:rsid w:val="00280583"/>
    <w:rsid w:val="002A3644"/>
    <w:rsid w:val="002B3C67"/>
    <w:rsid w:val="002F400D"/>
    <w:rsid w:val="003342B6"/>
    <w:rsid w:val="00347B08"/>
    <w:rsid w:val="00357997"/>
    <w:rsid w:val="00360767"/>
    <w:rsid w:val="00364333"/>
    <w:rsid w:val="003E6C7C"/>
    <w:rsid w:val="00403710"/>
    <w:rsid w:val="004227BD"/>
    <w:rsid w:val="004710F0"/>
    <w:rsid w:val="004C5680"/>
    <w:rsid w:val="004D247C"/>
    <w:rsid w:val="00514C77"/>
    <w:rsid w:val="00532861"/>
    <w:rsid w:val="005703CE"/>
    <w:rsid w:val="005C1465"/>
    <w:rsid w:val="00611ED2"/>
    <w:rsid w:val="006445A8"/>
    <w:rsid w:val="00691096"/>
    <w:rsid w:val="006A12C0"/>
    <w:rsid w:val="006A774A"/>
    <w:rsid w:val="006B5D79"/>
    <w:rsid w:val="006C763E"/>
    <w:rsid w:val="00722B88"/>
    <w:rsid w:val="00723EF8"/>
    <w:rsid w:val="00724D6A"/>
    <w:rsid w:val="0076053B"/>
    <w:rsid w:val="007902EA"/>
    <w:rsid w:val="007B6875"/>
    <w:rsid w:val="008A716D"/>
    <w:rsid w:val="008D24D8"/>
    <w:rsid w:val="0091045F"/>
    <w:rsid w:val="00921B90"/>
    <w:rsid w:val="0092225D"/>
    <w:rsid w:val="009448FC"/>
    <w:rsid w:val="00960FBC"/>
    <w:rsid w:val="009906B0"/>
    <w:rsid w:val="009B5ABC"/>
    <w:rsid w:val="009C3F65"/>
    <w:rsid w:val="00A11771"/>
    <w:rsid w:val="00A15649"/>
    <w:rsid w:val="00A61C36"/>
    <w:rsid w:val="00A9785C"/>
    <w:rsid w:val="00AD6456"/>
    <w:rsid w:val="00AE7C8B"/>
    <w:rsid w:val="00B07051"/>
    <w:rsid w:val="00B100C5"/>
    <w:rsid w:val="00B47069"/>
    <w:rsid w:val="00B63276"/>
    <w:rsid w:val="00B85226"/>
    <w:rsid w:val="00B90486"/>
    <w:rsid w:val="00B91B55"/>
    <w:rsid w:val="00BC2F1E"/>
    <w:rsid w:val="00C228DD"/>
    <w:rsid w:val="00C2417B"/>
    <w:rsid w:val="00C41D57"/>
    <w:rsid w:val="00C55225"/>
    <w:rsid w:val="00C60774"/>
    <w:rsid w:val="00CF1B62"/>
    <w:rsid w:val="00CF2133"/>
    <w:rsid w:val="00D01D45"/>
    <w:rsid w:val="00D3552E"/>
    <w:rsid w:val="00D36C97"/>
    <w:rsid w:val="00D653D0"/>
    <w:rsid w:val="00D91288"/>
    <w:rsid w:val="00DB4276"/>
    <w:rsid w:val="00DF3498"/>
    <w:rsid w:val="00E16985"/>
    <w:rsid w:val="00E51A1A"/>
    <w:rsid w:val="00E71A1E"/>
    <w:rsid w:val="00E7339D"/>
    <w:rsid w:val="00E95B6E"/>
    <w:rsid w:val="00E9679B"/>
    <w:rsid w:val="00EF083C"/>
    <w:rsid w:val="00F1028D"/>
    <w:rsid w:val="00F118A8"/>
    <w:rsid w:val="00F52BD4"/>
    <w:rsid w:val="00F60563"/>
    <w:rsid w:val="00F61844"/>
    <w:rsid w:val="00F764A1"/>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BalloonText">
    <w:name w:val="Balloon Text"/>
    <w:basedOn w:val="Normal"/>
    <w:link w:val="BalloonTextChar"/>
    <w:uiPriority w:val="99"/>
    <w:semiHidden/>
    <w:rsid w:val="00F605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60563"/>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5</Pages>
  <Words>867</Words>
  <Characters>4948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14</cp:revision>
  <dcterms:created xsi:type="dcterms:W3CDTF">2015-06-14T21:03:00Z</dcterms:created>
  <dcterms:modified xsi:type="dcterms:W3CDTF">2016-08-27T20:51:00Z</dcterms:modified>
</cp:coreProperties>
</file>